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DAEF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7904F769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4E946942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2E96FB65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7137132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8E79C1B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39F78FB2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B444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377C633B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55E4E8D1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9508185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5085ADB2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3657276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454B19D3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49C46C7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F83246C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3519065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C163AC3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BD912EC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71B7B788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008C768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BD6A2F1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435E04D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1EAC14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60518A2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C8ECAE7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6D0AE7C4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A40F7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06AD5B45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D2A822D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2D0DFF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722D3563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B660050" w14:textId="77777777" w:rsidR="00EA6F91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326E5E4" w14:textId="77777777" w:rsidR="00EA6F91" w:rsidRPr="006000D6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64E13B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C578D61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5D78EAA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1988F417" w14:textId="77777777" w:rsidR="009C78B3" w:rsidRPr="006000D6" w:rsidRDefault="009C78B3" w:rsidP="00EA6F91">
            <w:pPr>
              <w:pStyle w:val="A1"/>
              <w:spacing w:before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608D226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B72D3B3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F302FFA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3932A8D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7FD43DCF" w14:textId="77777777" w:rsidR="007F3CB3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0C541F32" w14:textId="77777777" w:rsidR="007D2150" w:rsidRPr="007D2150" w:rsidRDefault="007D2150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</w:p>
    <w:p w14:paraId="123D7159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5A320EF0" w14:textId="77777777" w:rsidR="002C3C03" w:rsidRPr="002E16B0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</w:t>
      </w:r>
      <w:r w:rsidR="002E16B0">
        <w:rPr>
          <w:rFonts w:ascii="Arial" w:hAnsi="Arial"/>
          <w:b/>
          <w:spacing w:val="0"/>
          <w:sz w:val="18"/>
          <w:szCs w:val="18"/>
        </w:rPr>
        <w:t xml:space="preserve">    Ort</w:t>
      </w:r>
      <w:r w:rsidRPr="002E16B0">
        <w:rPr>
          <w:rFonts w:ascii="Arial" w:hAnsi="Arial"/>
          <w:b/>
          <w:spacing w:val="0"/>
          <w:sz w:val="18"/>
          <w:szCs w:val="18"/>
        </w:rPr>
        <w:t xml:space="preserve">            Datum                          </w:t>
      </w:r>
      <w:r w:rsidRPr="002E16B0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p w14:paraId="4D740273" w14:textId="77777777" w:rsidR="0017164C" w:rsidRPr="002E16B0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2E16B0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0C21" w14:textId="77777777" w:rsidR="00B37723" w:rsidRDefault="00B37723">
      <w:r>
        <w:separator/>
      </w:r>
    </w:p>
  </w:endnote>
  <w:endnote w:type="continuationSeparator" w:id="0">
    <w:p w14:paraId="72475B34" w14:textId="77777777" w:rsidR="00B37723" w:rsidRDefault="00B3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DC81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EA6F91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EA6F91">
      <w:rPr>
        <w:noProof/>
      </w:rPr>
      <w:t>-0862</w:t>
    </w:r>
    <w:r w:rsidR="00EA6F91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EA6F91">
      <w:t>2009</w:t>
    </w:r>
    <w:r w:rsidRPr="00844C94">
      <w:rPr>
        <w:lang w:val="en-US"/>
      </w:rPr>
      <w:fldChar w:fldCharType="end"/>
    </w:r>
  </w:p>
  <w:p w14:paraId="3FBBEAF9" w14:textId="4B967068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4C01FF">
      <w:rPr>
        <w:noProof/>
        <w:lang w:val="en-US"/>
      </w:rPr>
      <w:t>2151426_1</w:t>
    </w:r>
    <w:r w:rsidR="004C01FF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4C01FF">
      <w:rPr>
        <w:noProof/>
      </w:rPr>
      <w:t>09.06.2026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D9E1" w14:textId="77777777" w:rsidR="00B37723" w:rsidRDefault="00B37723">
      <w:r>
        <w:separator/>
      </w:r>
    </w:p>
  </w:footnote>
  <w:footnote w:type="continuationSeparator" w:id="0">
    <w:p w14:paraId="5BCDE106" w14:textId="77777777" w:rsidR="00B37723" w:rsidRDefault="00B3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54131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762E8A5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67B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E16B0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32AC26E0" w14:textId="77777777" w:rsidTr="00FE3657">
      <w:trPr>
        <w:trHeight w:val="698"/>
      </w:trPr>
      <w:tc>
        <w:tcPr>
          <w:tcW w:w="2050" w:type="dxa"/>
          <w:vAlign w:val="center"/>
        </w:tcPr>
        <w:p w14:paraId="76281B29" w14:textId="77777777" w:rsidR="00006FF5" w:rsidRPr="005D0220" w:rsidRDefault="00006FF5" w:rsidP="00006FF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7BA6EBB4" w14:textId="7B787EFA" w:rsidR="00FE3657" w:rsidRDefault="00006FF5" w:rsidP="002E16B0">
          <w:pPr>
            <w:pStyle w:val="Kopfzeile"/>
            <w:jc w:val="center"/>
            <w:rPr>
              <w:rFonts w:ascii="Arial Black" w:hAnsi="Arial Black"/>
            </w:rPr>
          </w:pPr>
          <w:r w:rsidRPr="00736E89">
            <w:rPr>
              <w:rFonts w:cs="Arial"/>
              <w:b/>
              <w:bCs/>
              <w:sz w:val="18"/>
              <w:szCs w:val="20"/>
            </w:rPr>
            <w:t>VSG-SEK-202</w:t>
          </w:r>
          <w:r w:rsidR="004C01FF">
            <w:rPr>
              <w:rFonts w:cs="Arial"/>
              <w:b/>
              <w:bCs/>
              <w:sz w:val="18"/>
              <w:szCs w:val="20"/>
            </w:rPr>
            <w:t>6-24</w:t>
          </w:r>
        </w:p>
      </w:tc>
      <w:tc>
        <w:tcPr>
          <w:tcW w:w="5040" w:type="dxa"/>
        </w:tcPr>
        <w:p w14:paraId="4DAD4350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0AFC35B3" w14:textId="77777777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F06198">
            <w:rPr>
              <w:rFonts w:ascii="Arial Black" w:hAnsi="Arial Black"/>
              <w:caps/>
              <w:sz w:val="22"/>
              <w:szCs w:val="22"/>
            </w:rPr>
            <w:t>5</w:t>
          </w:r>
        </w:p>
      </w:tc>
      <w:tc>
        <w:tcPr>
          <w:tcW w:w="2194" w:type="dxa"/>
          <w:vAlign w:val="center"/>
        </w:tcPr>
        <w:p w14:paraId="08A4BB25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472ECFF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2518462" r:id="rId2"/>
            </w:object>
          </w:r>
        </w:p>
      </w:tc>
    </w:tr>
    <w:tr w:rsidR="00FE3657" w14:paraId="7E154620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115C2E34" w14:textId="2E1E9A07" w:rsidR="00FE3657" w:rsidRPr="00153309" w:rsidRDefault="004C01FF" w:rsidP="00006FF5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sz w:val="20"/>
            </w:rPr>
            <w:t xml:space="preserve">                              </w:t>
          </w:r>
          <w:r>
            <w:rPr>
              <w:rFonts w:ascii="Arial Black" w:hAnsi="Arial Black"/>
              <w:sz w:val="20"/>
            </w:rPr>
            <w:t>Computertomograph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186537AA" w14:textId="77777777" w:rsidR="00FE3657" w:rsidRDefault="00006FF5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13043DF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C58B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FF5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7164C"/>
    <w:rsid w:val="001761CB"/>
    <w:rsid w:val="001763C7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6925"/>
    <w:rsid w:val="00270751"/>
    <w:rsid w:val="00271BEC"/>
    <w:rsid w:val="00272D77"/>
    <w:rsid w:val="0029152F"/>
    <w:rsid w:val="0029392A"/>
    <w:rsid w:val="002A0181"/>
    <w:rsid w:val="002A33C4"/>
    <w:rsid w:val="002B5F19"/>
    <w:rsid w:val="002C3C03"/>
    <w:rsid w:val="002D3522"/>
    <w:rsid w:val="002E07C0"/>
    <w:rsid w:val="002E16B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C01FF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54E24"/>
    <w:rsid w:val="0056318D"/>
    <w:rsid w:val="0057489E"/>
    <w:rsid w:val="005A644D"/>
    <w:rsid w:val="005A798D"/>
    <w:rsid w:val="005B4509"/>
    <w:rsid w:val="005E13C0"/>
    <w:rsid w:val="005F26DB"/>
    <w:rsid w:val="006000D6"/>
    <w:rsid w:val="006178A5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541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A6F91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  <w14:docId w14:val="3600623E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006FF5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2013-03-20T09:10:00Z</cp:lastPrinted>
  <dcterms:created xsi:type="dcterms:W3CDTF">2024-05-03T12:30:00Z</dcterms:created>
  <dcterms:modified xsi:type="dcterms:W3CDTF">2026-06-09T11:55:00Z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